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E6061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5138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7E6061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7E6061" w:rsidRPr="007E6061">
          <w:rPr>
            <w:bCs/>
          </w:rPr>
          <w:t>24</w:t>
        </w:r>
        <w:r w:rsidR="007E6061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51383" w:rsidRPr="0035138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51383" w:rsidRPr="0035138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51383" w:rsidRPr="00351383">
          <w:rPr>
            <w:rStyle w:val="aa"/>
          </w:rPr>
          <w:t xml:space="preserve"> Стерилизационная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51383" w:rsidRPr="00351383">
          <w:rPr>
            <w:u w:val="single"/>
          </w:rPr>
          <w:t xml:space="preserve"> 11091/011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51383" w:rsidRPr="00351383">
          <w:rPr>
            <w:rStyle w:val="aa"/>
          </w:rPr>
          <w:t xml:space="preserve"> Медицинская сестра стерилизационной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51383" w:rsidRPr="00351383">
          <w:rPr>
            <w:rStyle w:val="aa"/>
          </w:rPr>
          <w:t xml:space="preserve"> 24276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51383" w:rsidRPr="0035138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101E4" w:rsidP="00AD14A4">
      <w:fldSimple w:instr=" DOCVARIABLE izm_nd_new \* MERGEFORMAT ">
        <w:r w:rsidR="007E6061" w:rsidRPr="007E6061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E6061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E6061" w:rsidRPr="007E6061" w:rsidRDefault="007E6061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7E6061">
              <w:rPr>
                <w:b/>
              </w:rPr>
              <w:t>Стерилизационная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100</w:t>
            </w:r>
          </w:p>
        </w:tc>
      </w:tr>
      <w:tr w:rsidR="007E6061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E6061" w:rsidRPr="007E6061" w:rsidRDefault="007E6061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7E6061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E6061" w:rsidRPr="00F27D93" w:rsidRDefault="007E6061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7E6061" w:rsidRDefault="007E6061" w:rsidP="00745D40">
            <w:pPr>
              <w:pStyle w:val="a8"/>
            </w:pPr>
          </w:p>
        </w:tc>
      </w:tr>
      <w:tr w:rsidR="007E6061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E6061" w:rsidRPr="007E6061" w:rsidRDefault="007E6061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7E6061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7E6061" w:rsidRDefault="007E6061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7E6061" w:rsidRDefault="007E6061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7E6061" w:rsidRDefault="007E6061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7E6061" w:rsidRDefault="007E6061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E6061" w:rsidRPr="007E6061">
          <w:rPr>
            <w:bCs/>
          </w:rPr>
          <w:t>-</w:t>
        </w:r>
        <w:r w:rsidR="007E6061" w:rsidRPr="007E6061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E6061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E6061" w:rsidTr="007E606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7E6061" w:rsidP="00AA46ED">
            <w:pPr>
              <w:pStyle w:val="a8"/>
            </w:pPr>
            <w:r w:rsidRPr="007E606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7E6061" w:rsidP="00AA46ED">
            <w:pPr>
              <w:pStyle w:val="a8"/>
            </w:pPr>
            <w:r w:rsidRPr="007E606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E606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E6061" w:rsidRDefault="007E6061" w:rsidP="00AA46ED">
            <w:pPr>
              <w:pStyle w:val="a8"/>
            </w:pPr>
            <w:r w:rsidRPr="007E6061">
              <w:t>Митяева Ольга Александровна</w:t>
            </w:r>
          </w:p>
        </w:tc>
      </w:tr>
      <w:tr w:rsidR="00AA46ED" w:rsidRPr="007E6061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E606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E606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E606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E6061" w:rsidRDefault="007E6061" w:rsidP="00AA46ED">
            <w:pPr>
              <w:pStyle w:val="a8"/>
              <w:rPr>
                <w:b/>
                <w:vertAlign w:val="superscript"/>
              </w:rPr>
            </w:pPr>
            <w:r w:rsidRPr="007E6061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061" w:rsidRDefault="007E6061" w:rsidP="0076042D">
      <w:pPr>
        <w:pStyle w:val="a9"/>
      </w:pPr>
      <w:r>
        <w:separator/>
      </w:r>
    </w:p>
  </w:endnote>
  <w:endnote w:type="continuationSeparator" w:id="0">
    <w:p w:rsidR="007E6061" w:rsidRDefault="007E606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5138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101E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101E4" w:rsidRPr="00751B84">
            <w:rPr>
              <w:rStyle w:val="ad"/>
              <w:sz w:val="20"/>
              <w:szCs w:val="20"/>
            </w:rPr>
            <w:fldChar w:fldCharType="separate"/>
          </w:r>
          <w:r w:rsidR="00351383">
            <w:rPr>
              <w:rStyle w:val="ad"/>
              <w:noProof/>
              <w:sz w:val="20"/>
              <w:szCs w:val="20"/>
            </w:rPr>
            <w:t>1</w:t>
          </w:r>
          <w:r w:rsidR="006101E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51383" w:rsidRPr="0035138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061" w:rsidRDefault="007E6061" w:rsidP="0076042D">
      <w:pPr>
        <w:pStyle w:val="a9"/>
      </w:pPr>
      <w:r>
        <w:separator/>
      </w:r>
    </w:p>
  </w:footnote>
  <w:footnote w:type="continuationSeparator" w:id="0">
    <w:p w:rsidR="007E6061" w:rsidRDefault="007E606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Стерилизационная"/>
    <w:docVar w:name="class" w:val="3.2"/>
    <w:docVar w:name="close_doc_flag" w:val="0"/>
    <w:docVar w:name="co_classes" w:val="   "/>
    <w:docVar w:name="codeok" w:val=" 2427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11- Б "/>
    <w:docVar w:name="oborud" w:val="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A353507A494ACCBE9E28FF22693B39"/>
    <w:docVar w:name="rm_id" w:val="133"/>
    <w:docVar w:name="rm_name" w:val=" Медицинская сестра стерилизационной "/>
    <w:docVar w:name="rm_number" w:val=" 11091/01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 "/>
    <w:docVar w:name="version" w:val="51"/>
    <w:docVar w:name="zona_name" w:val="Стерилизационная"/>
    <w:docVar w:name="zona_time" w:val="100"/>
  </w:docVars>
  <w:rsids>
    <w:rsidRoot w:val="006101E4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51383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101E4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6061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2016-11-24T09:51:00Z</dcterms:created>
  <dcterms:modified xsi:type="dcterms:W3CDTF">2016-11-25T06:20:00Z</dcterms:modified>
</cp:coreProperties>
</file>